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E453C" w14:textId="77777777" w:rsidR="00396053" w:rsidRDefault="00396053" w:rsidP="003960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WESTGATE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fl.1412)</w:t>
      </w:r>
    </w:p>
    <w:p w14:paraId="65F2F8F8" w14:textId="77777777" w:rsidR="00396053" w:rsidRDefault="00396053" w:rsidP="003960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Kent.</w:t>
      </w:r>
    </w:p>
    <w:p w14:paraId="35462AC5" w14:textId="77777777" w:rsidR="00396053" w:rsidRDefault="00396053" w:rsidP="00396053">
      <w:pPr>
        <w:pStyle w:val="NoSpacing"/>
        <w:rPr>
          <w:rFonts w:cs="Times New Roman"/>
          <w:szCs w:val="24"/>
        </w:rPr>
      </w:pPr>
    </w:p>
    <w:p w14:paraId="5FE397E3" w14:textId="77777777" w:rsidR="00396053" w:rsidRDefault="00396053" w:rsidP="00396053">
      <w:pPr>
        <w:pStyle w:val="NoSpacing"/>
        <w:rPr>
          <w:rFonts w:cs="Times New Roman"/>
          <w:szCs w:val="24"/>
        </w:rPr>
      </w:pPr>
    </w:p>
    <w:p w14:paraId="3946D4E1" w14:textId="77777777" w:rsidR="00396053" w:rsidRDefault="00396053" w:rsidP="003960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 xml:space="preserve">Stephen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Hacche</w:t>
      </w:r>
      <w:proofErr w:type="spellEnd"/>
      <w:r>
        <w:rPr>
          <w:rFonts w:cs="Times New Roman"/>
          <w:szCs w:val="24"/>
        </w:rPr>
        <w:t xml:space="preserve">(q.v.) brought a plaint of debt against him and </w:t>
      </w:r>
      <w:proofErr w:type="gramStart"/>
      <w:r>
        <w:rPr>
          <w:rFonts w:cs="Times New Roman"/>
          <w:szCs w:val="24"/>
        </w:rPr>
        <w:t>Thomas</w:t>
      </w:r>
      <w:proofErr w:type="gramEnd"/>
    </w:p>
    <w:p w14:paraId="6D61876A" w14:textId="77777777" w:rsidR="00396053" w:rsidRDefault="00396053" w:rsidP="003960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Andrewe</w:t>
      </w:r>
      <w:proofErr w:type="spellEnd"/>
      <w:r>
        <w:rPr>
          <w:rFonts w:cs="Times New Roman"/>
          <w:szCs w:val="24"/>
        </w:rPr>
        <w:t>, brasier(q.v.).</w:t>
      </w:r>
    </w:p>
    <w:p w14:paraId="5194D8E1" w14:textId="77777777" w:rsidR="00396053" w:rsidRDefault="00396053" w:rsidP="003960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273C6">
          <w:rPr>
            <w:rStyle w:val="Hyperlink"/>
            <w:rFonts w:cs="Times New Roman"/>
            <w:szCs w:val="24"/>
          </w:rPr>
          <w:t>https://waalt.uh.edu/index.php/CP40/605:_A-J</w:t>
        </w:r>
      </w:hyperlink>
      <w:r>
        <w:rPr>
          <w:rFonts w:cs="Times New Roman"/>
          <w:szCs w:val="24"/>
        </w:rPr>
        <w:t xml:space="preserve"> )</w:t>
      </w:r>
    </w:p>
    <w:p w14:paraId="565114D1" w14:textId="77777777" w:rsidR="00396053" w:rsidRDefault="00396053" w:rsidP="00396053">
      <w:pPr>
        <w:pStyle w:val="NoSpacing"/>
        <w:rPr>
          <w:rFonts w:cs="Times New Roman"/>
          <w:szCs w:val="24"/>
        </w:rPr>
      </w:pPr>
    </w:p>
    <w:p w14:paraId="7F987109" w14:textId="77777777" w:rsidR="00396053" w:rsidRDefault="00396053" w:rsidP="00396053">
      <w:pPr>
        <w:pStyle w:val="NoSpacing"/>
        <w:rPr>
          <w:rFonts w:cs="Times New Roman"/>
          <w:szCs w:val="24"/>
        </w:rPr>
      </w:pPr>
    </w:p>
    <w:p w14:paraId="163561AE" w14:textId="77777777" w:rsidR="00396053" w:rsidRDefault="00396053" w:rsidP="003960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2023</w:t>
      </w:r>
    </w:p>
    <w:p w14:paraId="3CE8F5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4CCA4" w14:textId="77777777" w:rsidR="00396053" w:rsidRDefault="00396053" w:rsidP="009139A6">
      <w:r>
        <w:separator/>
      </w:r>
    </w:p>
  </w:endnote>
  <w:endnote w:type="continuationSeparator" w:id="0">
    <w:p w14:paraId="633BA391" w14:textId="77777777" w:rsidR="00396053" w:rsidRDefault="003960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06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6A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B16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7A68D" w14:textId="77777777" w:rsidR="00396053" w:rsidRDefault="00396053" w:rsidP="009139A6">
      <w:r>
        <w:separator/>
      </w:r>
    </w:p>
  </w:footnote>
  <w:footnote w:type="continuationSeparator" w:id="0">
    <w:p w14:paraId="1418D14B" w14:textId="77777777" w:rsidR="00396053" w:rsidRDefault="003960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6B8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15F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0E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53"/>
    <w:rsid w:val="000666E0"/>
    <w:rsid w:val="002510B7"/>
    <w:rsid w:val="0039605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B03EA"/>
  <w15:chartTrackingRefBased/>
  <w15:docId w15:val="{8AB1062A-12B9-4826-BE26-354E7EA7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960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5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2023-05-29T09:56:00Z</dcterms:created>
  <dcterms:modified xsi:type="dcterms:W3CDTF">2023-05-29T09:56:00Z</dcterms:modified>
</cp:coreProperties>
</file>